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3C458D70" w14:textId="3D04393C" w:rsidR="00061A29" w:rsidRDefault="00321A7F" w:rsidP="00061A29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D.1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DOKUMENTACE STAVEBNÍHO OBJEKTU</w:t>
            </w:r>
          </w:p>
          <w:p w14:paraId="44E043C4" w14:textId="308A129F" w:rsidR="00982B7B" w:rsidRDefault="00FD444F" w:rsidP="005355B2">
            <w:pPr>
              <w:pStyle w:val="Nadpis3"/>
              <w:spacing w:before="240"/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CD919" w14:textId="77777777" w:rsidR="00F018CB" w:rsidRDefault="00F018CB">
      <w:r>
        <w:separator/>
      </w:r>
    </w:p>
  </w:endnote>
  <w:endnote w:type="continuationSeparator" w:id="0">
    <w:p w14:paraId="72916812" w14:textId="77777777" w:rsidR="00F018CB" w:rsidRDefault="00F0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A9358" w14:textId="77777777" w:rsidR="00F018CB" w:rsidRDefault="00F018CB">
      <w:r>
        <w:separator/>
      </w:r>
    </w:p>
  </w:footnote>
  <w:footnote w:type="continuationSeparator" w:id="0">
    <w:p w14:paraId="6175D188" w14:textId="77777777" w:rsidR="00F018CB" w:rsidRDefault="00F0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43806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355B2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18CB"/>
    <w:rsid w:val="00F0686E"/>
    <w:rsid w:val="00F64832"/>
    <w:rsid w:val="00F73626"/>
    <w:rsid w:val="00F740FD"/>
    <w:rsid w:val="00F86E43"/>
    <w:rsid w:val="00FB2B29"/>
    <w:rsid w:val="00FC3954"/>
    <w:rsid w:val="00FD1999"/>
    <w:rsid w:val="00FD444F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2020-11-29T19:40:00Z</dcterms:created>
  <dcterms:modified xsi:type="dcterms:W3CDTF">2020-11-29T19:40:00Z</dcterms:modified>
</cp:coreProperties>
</file>